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6160ED" w:rsidP="00D12CDA">
      <w:pPr>
        <w:pStyle w:val="Heading1"/>
      </w:pPr>
      <w:r>
        <w:t>How to Use Affirmations to Dramatically Change Your Life</w:t>
      </w:r>
    </w:p>
    <w:p w:rsidR="00D12CDA" w:rsidRDefault="00D12CDA" w:rsidP="00D12CDA"/>
    <w:p w:rsidR="003B0139" w:rsidRDefault="006160ED" w:rsidP="00D12CDA">
      <w:r>
        <w:t xml:space="preserve">When you first start to use positive affirmations, and the Law of Attraction, you begin to realize that you can influence your experiences in life by working on your thoughts, beliefs, and </w:t>
      </w:r>
      <w:r>
        <w:t>f</w:t>
      </w:r>
      <w:bookmarkStart w:id="0" w:name="_GoBack"/>
      <w:bookmarkEnd w:id="0"/>
      <w:r>
        <w:t>eelings. Positive affirmations allow you to manifest all your heart's desires by believing that what you want is indeed possible and feeling as if they were already yours. If you wish to change your life and attain everything you desire, here's how you ca</w:t>
      </w:r>
      <w:r>
        <w:t>n use positive affirmations to reach that goal.</w:t>
      </w:r>
    </w:p>
    <w:p w:rsidR="003B0139" w:rsidRDefault="003B0139" w:rsidP="00D12CDA"/>
    <w:p w:rsidR="003B0139" w:rsidRDefault="006160ED" w:rsidP="00D12CDA">
      <w:pPr>
        <w:rPr>
          <w:b/>
        </w:rPr>
      </w:pPr>
      <w:r>
        <w:rPr>
          <w:b/>
        </w:rPr>
        <w:t>Know What You Want</w:t>
      </w:r>
    </w:p>
    <w:p w:rsidR="00FD434E" w:rsidRDefault="006160ED" w:rsidP="00D12CDA">
      <w:r>
        <w:t>When it comes to affirmations, you have to know precisely what you want to live a happier life. Are you hoping to land a better job? Do you want to lose weight? Do you want to be able to p</w:t>
      </w:r>
      <w:r>
        <w:t>urchase a new home? Not only do you have to know what you are asking for, but you have to be mindful of how you're asking for it. Too many times, people will list what they don't want. Unfortunately, when your affirmations focus on what you don't want, you</w:t>
      </w:r>
      <w:r>
        <w:t>r subconscious mind will focus on the negatives of your desires.</w:t>
      </w:r>
    </w:p>
    <w:p w:rsidR="001206AD" w:rsidRDefault="001206AD" w:rsidP="00D12CDA"/>
    <w:p w:rsidR="001206AD" w:rsidRDefault="006160ED" w:rsidP="00D12CDA">
      <w:pPr>
        <w:rPr>
          <w:b/>
        </w:rPr>
      </w:pPr>
      <w:r>
        <w:rPr>
          <w:b/>
        </w:rPr>
        <w:t>Know That You Have It</w:t>
      </w:r>
    </w:p>
    <w:p w:rsidR="001206AD" w:rsidRDefault="006160ED" w:rsidP="00D12CDA">
      <w:r>
        <w:t xml:space="preserve">The words you speak aren’t enough to imprint your subconscious </w:t>
      </w:r>
      <w:r w:rsidR="00AA42AB">
        <w:t>with an idea or a vision, but require emotions to be triggered by the words you speak. Your affirmations need to be believable, and you need to consider them possible if you want them to come to fruition. Having negative feelings and emotions will only get in the way when you are trying to receive any positive emotions back. For your affirmations to be effective, you will need to develop techniques that will allow you to overcome these negative emotions.</w:t>
      </w:r>
    </w:p>
    <w:p w:rsidR="00AA42AB" w:rsidRDefault="00AA42AB" w:rsidP="00D12CDA"/>
    <w:p w:rsidR="00AA42AB" w:rsidRDefault="006160ED" w:rsidP="00D12CDA">
      <w:pPr>
        <w:rPr>
          <w:b/>
        </w:rPr>
      </w:pPr>
      <w:r>
        <w:rPr>
          <w:b/>
        </w:rPr>
        <w:t>Feel What You Already Have</w:t>
      </w:r>
    </w:p>
    <w:p w:rsidR="00DE1BCB" w:rsidRDefault="006160ED" w:rsidP="00D12CDA">
      <w:r>
        <w:t>If you want to be able to generate a positive emotional state, you have to be able to imagine how it will feel to have achieved yo</w:t>
      </w:r>
      <w:r>
        <w:t>ur goal. The feelings you have about achieving your goal are what needs to be manifested to generate what you are asking for. You need to be able to understand what this feels like and practice incorporating it when asking for what you want because it is t</w:t>
      </w:r>
      <w:r>
        <w:t>he emotions and feelings that you send out into the universe is what you'll get back.</w:t>
      </w:r>
    </w:p>
    <w:p w:rsidR="00DE1BCB" w:rsidRDefault="00DE1BCB" w:rsidP="00D12CDA"/>
    <w:p w:rsidR="00AA42AB" w:rsidRPr="004E4EE5" w:rsidRDefault="006160ED" w:rsidP="00D12CDA">
      <w:r>
        <w:lastRenderedPageBreak/>
        <w:t>Making sure that you know what you want, knowing what you have, and feeling that you have reached your goal already, will help you create powerful manifestations that wi</w:t>
      </w:r>
      <w:r>
        <w:t xml:space="preserve">ll work for you. </w:t>
      </w:r>
      <w:r w:rsidR="004E4EE5">
        <w:t xml:space="preserve"> </w:t>
      </w:r>
    </w:p>
    <w:p w:rsidR="006A2C7D" w:rsidRDefault="006A2C7D"/>
    <w:sectPr w:rsidR="006A2C7D"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C7D"/>
    <w:rsid w:val="00036E5F"/>
    <w:rsid w:val="001206AD"/>
    <w:rsid w:val="003B0139"/>
    <w:rsid w:val="004E4EE5"/>
    <w:rsid w:val="006160ED"/>
    <w:rsid w:val="0064063D"/>
    <w:rsid w:val="00660AAD"/>
    <w:rsid w:val="006A2C7D"/>
    <w:rsid w:val="007F343C"/>
    <w:rsid w:val="00830141"/>
    <w:rsid w:val="00AA42AB"/>
    <w:rsid w:val="00D12CDA"/>
    <w:rsid w:val="00DE1BCB"/>
    <w:rsid w:val="00ED7616"/>
    <w:rsid w:val="00FD4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DE322E2B-61BD-3145-AAD5-79FEC7082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415</Words>
  <Characters>1892</Characters>
  <Application>Microsoft Office Word</Application>
  <DocSecurity>0</DocSecurity>
  <Lines>41</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2019-04-26T18:36:00Z</dcterms:created>
  <dcterms:modified xsi:type="dcterms:W3CDTF">2019-04-26T18:36:00Z</dcterms:modified>
  <cp:category/>
</cp:coreProperties>
</file>